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31A0" w14:textId="77777777" w:rsidR="00501AD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01AD6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</w:t>
      </w:r>
    </w:p>
    <w:p w14:paraId="0134C2CC" w14:textId="77777777" w:rsidR="008A6E53" w:rsidRDefault="008A6E53" w:rsidP="008A6E53"/>
    <w:p w14:paraId="09DF4DBF" w14:textId="77777777" w:rsidR="008A6E53" w:rsidRDefault="008A6E53" w:rsidP="008A6E53"/>
    <w:p w14:paraId="113011B0" w14:textId="77777777" w:rsidR="00E057EF" w:rsidRDefault="00E057EF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725662F" w14:textId="77777777" w:rsidR="005B5C8B" w:rsidRPr="00AD5097" w:rsidRDefault="005B5C8B" w:rsidP="00E057EF">
      <w:pPr>
        <w:jc w:val="center"/>
        <w:rPr>
          <w:rFonts w:cs="Arial"/>
          <w:b/>
          <w:color w:val="E36C0A" w:themeColor="accent6" w:themeShade="BF"/>
          <w:sz w:val="22"/>
          <w:szCs w:val="22"/>
        </w:rPr>
      </w:pPr>
    </w:p>
    <w:p w14:paraId="0A0689BB" w14:textId="053BDF78" w:rsidR="00236964" w:rsidRDefault="00236964" w:rsidP="00236964">
      <w:pPr>
        <w:jc w:val="center"/>
        <w:rPr>
          <w:rFonts w:cs="Arial"/>
          <w:b/>
          <w:bCs/>
          <w:iCs/>
          <w:color w:val="C0504D" w:themeColor="accent2"/>
          <w:sz w:val="22"/>
          <w:szCs w:val="22"/>
        </w:rPr>
      </w:pPr>
      <w:r>
        <w:rPr>
          <w:rFonts w:cs="Arial"/>
          <w:b/>
          <w:bCs/>
          <w:color w:val="C0504D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1" w:name="_Hlk222836747"/>
      <w:r>
        <w:rPr>
          <w:rFonts w:cs="Arial"/>
          <w:b/>
          <w:bCs/>
          <w:color w:val="C0504D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C0504D" w:themeColor="accent2"/>
          <w:sz w:val="22"/>
          <w:szCs w:val="22"/>
        </w:rPr>
        <w:t xml:space="preserve">Poznań (ul. </w:t>
      </w:r>
      <w:bookmarkEnd w:id="1"/>
      <w:r>
        <w:rPr>
          <w:rFonts w:cs="Arial"/>
          <w:b/>
          <w:bCs/>
          <w:iCs/>
          <w:color w:val="C0504D" w:themeColor="accent2"/>
          <w:sz w:val="22"/>
          <w:szCs w:val="22"/>
        </w:rPr>
        <w:t>Ż</w:t>
      </w:r>
      <w:r w:rsidR="00041255">
        <w:rPr>
          <w:rFonts w:cs="Arial"/>
          <w:b/>
          <w:bCs/>
          <w:iCs/>
          <w:color w:val="C0504D" w:themeColor="accent2"/>
          <w:sz w:val="22"/>
          <w:szCs w:val="22"/>
        </w:rPr>
        <w:t>urawinowa</w:t>
      </w:r>
      <w:r>
        <w:rPr>
          <w:rFonts w:cs="Arial"/>
          <w:b/>
          <w:bCs/>
          <w:iCs/>
          <w:color w:val="C0504D" w:themeColor="accent2"/>
          <w:sz w:val="22"/>
          <w:szCs w:val="22"/>
        </w:rPr>
        <w:t xml:space="preserve"> )</w:t>
      </w:r>
    </w:p>
    <w:p w14:paraId="37DE76B1" w14:textId="77777777" w:rsidR="00236964" w:rsidRDefault="00236964" w:rsidP="00236964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6C7C4122" w14:textId="400BFDFB" w:rsidR="00236964" w:rsidRDefault="00236964" w:rsidP="00236964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</w:t>
      </w:r>
      <w:r w:rsidR="00041255"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234</w:t>
      </w: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/26</w:t>
      </w:r>
    </w:p>
    <w:p w14:paraId="2B2467FA" w14:textId="77777777" w:rsidR="008A6E53" w:rsidRPr="008A6E53" w:rsidRDefault="008A6E53" w:rsidP="008A6E53"/>
    <w:p w14:paraId="2198B4BB" w14:textId="4DF2169F" w:rsidR="00A25D7C" w:rsidRPr="00501AD6" w:rsidRDefault="00A25D7C" w:rsidP="00501AD6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501AD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501AD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501AD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501AD6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501AD6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6562EC2" w14:textId="77777777" w:rsidR="0035222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Oferenta </w:t>
      </w:r>
    </w:p>
    <w:p w14:paraId="2958A483" w14:textId="77777777" w:rsidR="0035222B" w:rsidRDefault="0035222B" w:rsidP="00E11F6B">
      <w:pPr>
        <w:jc w:val="center"/>
        <w:rPr>
          <w:rFonts w:cs="Arial"/>
          <w:i/>
          <w:sz w:val="22"/>
          <w:szCs w:val="22"/>
        </w:rPr>
      </w:pPr>
    </w:p>
    <w:p w14:paraId="4A54B266" w14:textId="034C8360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2E4CDB48" w14:textId="09214AAA" w:rsidR="00E11F6B" w:rsidRPr="002A5AFB" w:rsidRDefault="0035222B" w:rsidP="0035222B">
      <w:pPr>
        <w:rPr>
          <w:rFonts w:cs="Arial"/>
          <w:i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</w:t>
      </w:r>
      <w:r w:rsidR="00E11F6B"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5852608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7010E8AE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3BB4B0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53393F80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645FF0B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56563843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44B9586D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158231A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EB6B3C5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021B74F2" w14:textId="58ECF1A4" w:rsidR="00E11F6B" w:rsidRPr="0035222B" w:rsidRDefault="00E11F6B" w:rsidP="0035222B">
      <w:pPr>
        <w:pStyle w:val="Akapitzlist"/>
        <w:numPr>
          <w:ilvl w:val="0"/>
          <w:numId w:val="5"/>
        </w:numPr>
        <w:tabs>
          <w:tab w:val="clear" w:pos="1800"/>
          <w:tab w:val="num" w:pos="928"/>
        </w:tabs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b/>
          <w:sz w:val="22"/>
          <w:szCs w:val="22"/>
        </w:rPr>
        <w:t>składa ofertę</w:t>
      </w:r>
      <w:r w:rsidRPr="0035222B">
        <w:rPr>
          <w:rFonts w:ascii="Arial" w:eastAsia="Calibri" w:hAnsi="Arial" w:cs="Arial"/>
          <w:sz w:val="22"/>
          <w:szCs w:val="22"/>
          <w:vertAlign w:val="superscript"/>
        </w:rPr>
        <w:footnoteReference w:id="1"/>
      </w:r>
      <w:r w:rsidRPr="0035222B">
        <w:rPr>
          <w:rFonts w:ascii="Arial" w:eastAsia="Calibri" w:hAnsi="Arial" w:cs="Arial"/>
          <w:b/>
          <w:sz w:val="22"/>
          <w:szCs w:val="22"/>
        </w:rPr>
        <w:t>:</w:t>
      </w:r>
    </w:p>
    <w:p w14:paraId="4F64F71A" w14:textId="77777777" w:rsidR="0035222B" w:rsidRPr="0035222B" w:rsidRDefault="0035222B" w:rsidP="0035222B">
      <w:pPr>
        <w:pStyle w:val="Akapitzlist"/>
        <w:tabs>
          <w:tab w:val="num" w:pos="928"/>
        </w:tabs>
        <w:ind w:left="1800"/>
        <w:jc w:val="both"/>
        <w:rPr>
          <w:rFonts w:ascii="Arial" w:eastAsia="Calibri" w:hAnsi="Arial" w:cs="Arial"/>
          <w:sz w:val="22"/>
          <w:szCs w:val="22"/>
        </w:rPr>
      </w:pPr>
    </w:p>
    <w:p w14:paraId="72621C5C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  <w:tab w:val="num" w:pos="993"/>
        </w:tabs>
        <w:ind w:left="851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samodzielnie</w:t>
      </w:r>
    </w:p>
    <w:p w14:paraId="38E6FB52" w14:textId="77777777" w:rsidR="00E11F6B" w:rsidRPr="0035222B" w:rsidRDefault="00E11F6B" w:rsidP="00E11F6B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04459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293C6F7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E8DD393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1FA549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2B8CFD4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ADE4CF6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D3B58FA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D13F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E8FDC1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FFA633F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53BE576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82B08DE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600045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9B25ED5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0AECEF3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EA0EE2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3EDD800C" w14:textId="77777777" w:rsidR="00E11F6B" w:rsidRPr="0035222B" w:rsidRDefault="00E11F6B" w:rsidP="00E11F6B">
      <w:pPr>
        <w:rPr>
          <w:rFonts w:cs="Arial"/>
          <w:bCs/>
          <w:i/>
          <w:color w:val="000000"/>
          <w:sz w:val="22"/>
          <w:szCs w:val="22"/>
        </w:rPr>
      </w:pPr>
    </w:p>
    <w:p w14:paraId="52862E71" w14:textId="77777777" w:rsidR="00E11F6B" w:rsidRPr="002A5AF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0B075FA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</w:tabs>
        <w:ind w:left="993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0CAAB1E5" w14:textId="77777777" w:rsidR="00E11F6B" w:rsidRPr="0035222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B7748E8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Lider: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7A34996C" w14:textId="34389F44" w:rsidR="00E11F6B" w:rsidRPr="0035222B" w:rsidRDefault="0035222B" w:rsidP="0035222B">
      <w:pPr>
        <w:rPr>
          <w:rFonts w:cs="Arial"/>
          <w:b/>
          <w:bCs/>
          <w:i/>
          <w:color w:val="000000"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   </w:t>
      </w:r>
      <w:r w:rsidR="00E11F6B"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="00E11F6B" w:rsidRPr="0035222B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4EEEC213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898427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43AE131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1DDE85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927661D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78540D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2E14B3C6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B417397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48FC5EB1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14C98971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12AA5F10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D0DA655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FB2C339" w14:textId="77777777" w:rsidR="00E11F6B" w:rsidRPr="0035222B" w:rsidRDefault="00E11F6B" w:rsidP="00E11F6B">
      <w:pPr>
        <w:ind w:left="1843" w:hanging="360"/>
        <w:rPr>
          <w:rFonts w:cs="Arial"/>
          <w:b/>
          <w:i/>
          <w:sz w:val="22"/>
          <w:szCs w:val="22"/>
        </w:rPr>
      </w:pPr>
    </w:p>
    <w:p w14:paraId="07F85254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Członkowie: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5C7B144A" w14:textId="77777777" w:rsidR="00E11F6B" w:rsidRPr="0035222B" w:rsidRDefault="00E11F6B" w:rsidP="0035222B">
      <w:pPr>
        <w:ind w:left="2694" w:hanging="142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78C6486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9D56CD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REGON: _________________</w:t>
      </w:r>
    </w:p>
    <w:p w14:paraId="3BBE507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0F21106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NIP: _________________</w:t>
      </w:r>
    </w:p>
    <w:p w14:paraId="027F74AC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EABACD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4B13BE4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4F789844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6076520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3636A566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69740A60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23BEFA4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VAT (VIES) – dotyczy podmiotów zagranicznych: _________________</w:t>
      </w:r>
    </w:p>
    <w:p w14:paraId="11AA24BA" w14:textId="77777777" w:rsidR="000A1E58" w:rsidRPr="0035222B" w:rsidRDefault="000A1E58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</w:p>
    <w:p w14:paraId="08A3F0F8" w14:textId="77777777" w:rsidR="0025005F" w:rsidRPr="0025005F" w:rsidRDefault="0025005F" w:rsidP="0025005F">
      <w:pPr>
        <w:rPr>
          <w:rFonts w:cs="Arial"/>
          <w:i/>
          <w:sz w:val="22"/>
          <w:szCs w:val="22"/>
        </w:rPr>
      </w:pPr>
    </w:p>
    <w:p w14:paraId="018EE2CF" w14:textId="30D832E9" w:rsidR="00E568DB" w:rsidRPr="0035222B" w:rsidRDefault="00E568DB" w:rsidP="0035222B">
      <w:pPr>
        <w:pStyle w:val="Akapitzlist"/>
        <w:numPr>
          <w:ilvl w:val="0"/>
          <w:numId w:val="5"/>
        </w:numPr>
        <w:spacing w:after="240"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sz w:val="22"/>
          <w:szCs w:val="22"/>
        </w:rPr>
        <w:t>spełni</w:t>
      </w:r>
      <w:r w:rsidR="001F7745" w:rsidRPr="0035222B">
        <w:rPr>
          <w:rFonts w:ascii="Arial" w:eastAsia="Calibri" w:hAnsi="Arial" w:cs="Arial"/>
          <w:sz w:val="22"/>
          <w:szCs w:val="22"/>
        </w:rPr>
        <w:t>a</w:t>
      </w:r>
      <w:r w:rsidRPr="0035222B">
        <w:rPr>
          <w:rFonts w:ascii="Arial" w:eastAsia="Calibri" w:hAnsi="Arial" w:cs="Arial"/>
          <w:sz w:val="22"/>
          <w:szCs w:val="22"/>
        </w:rPr>
        <w:t xml:space="preserve"> warunk</w:t>
      </w:r>
      <w:r w:rsidR="001F7745" w:rsidRPr="0035222B">
        <w:rPr>
          <w:rFonts w:ascii="Arial" w:eastAsia="Calibri" w:hAnsi="Arial" w:cs="Arial"/>
          <w:sz w:val="22"/>
          <w:szCs w:val="22"/>
        </w:rPr>
        <w:t>i</w:t>
      </w:r>
      <w:r w:rsidRPr="0035222B">
        <w:rPr>
          <w:rFonts w:ascii="Arial" w:eastAsia="Calibri" w:hAnsi="Arial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5005F" w:rsidRDefault="001F774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7313E739" w14:textId="77777777" w:rsidR="004F4A1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13ACA744" w14:textId="77777777" w:rsidR="0035222B" w:rsidRPr="0035222B" w:rsidRDefault="0035222B" w:rsidP="0035222B">
      <w:pPr>
        <w:tabs>
          <w:tab w:val="num" w:pos="928"/>
        </w:tabs>
        <w:spacing w:line="320" w:lineRule="exact"/>
        <w:ind w:left="709"/>
        <w:jc w:val="both"/>
        <w:rPr>
          <w:rFonts w:eastAsia="Calibri" w:cs="Arial"/>
          <w:sz w:val="22"/>
          <w:szCs w:val="22"/>
        </w:rPr>
      </w:pPr>
    </w:p>
    <w:p w14:paraId="5D9A6739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851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35222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35222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35222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76D6BE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lastRenderedPageBreak/>
        <w:t>nie wszczęto wobec Oferenta postępowania restrukturyzacyjnego, likwidacyjnego lub upadłościowego, ani nie toczy się w stosunku do niego postępowanie egzekucyjne,</w:t>
      </w:r>
    </w:p>
    <w:p w14:paraId="3423E30B" w14:textId="77777777" w:rsidR="004F4A1B" w:rsidRPr="00E057EF" w:rsidRDefault="004F4A1B" w:rsidP="0035222B">
      <w:pPr>
        <w:spacing w:line="320" w:lineRule="exact"/>
        <w:jc w:val="both"/>
        <w:rPr>
          <w:rFonts w:eastAsia="Calibri" w:cs="Arial"/>
          <w:sz w:val="22"/>
          <w:szCs w:val="22"/>
        </w:rPr>
      </w:pPr>
    </w:p>
    <w:p w14:paraId="2512CDE8" w14:textId="77777777" w:rsidR="002C216F" w:rsidRDefault="00470968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</w:t>
      </w:r>
      <w:r w:rsidR="005B1521" w:rsidRPr="0025005F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5D634166" w14:textId="1765524B" w:rsidR="005B1521" w:rsidRPr="0025005F" w:rsidRDefault="005B1521" w:rsidP="002C216F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2E8B30EC" w14:textId="675B721C" w:rsidR="00624A58" w:rsidRPr="0025005F" w:rsidRDefault="00A67027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49EFDE8" w14:textId="5BA304D5" w:rsidR="00624A58" w:rsidRPr="0025005F" w:rsidRDefault="00A67027" w:rsidP="0025005F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5005F" w:rsidRDefault="00470968" w:rsidP="00E11F6B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2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77777777" w:rsidR="00470968" w:rsidRPr="0025005F" w:rsidRDefault="00470968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54305BDA" w14:textId="6318A3AD" w:rsidR="00624A58" w:rsidRPr="0025005F" w:rsidRDefault="00470968" w:rsidP="00624A5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2"/>
    <w:p w14:paraId="0E583EEA" w14:textId="0C0E5BB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="00624A58" w:rsidRPr="0025005F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5005F">
        <w:rPr>
          <w:rFonts w:eastAsia="Calibri" w:cs="Arial"/>
          <w:sz w:val="22"/>
          <w:szCs w:val="22"/>
        </w:rPr>
        <w:t xml:space="preserve"> </w:t>
      </w:r>
    </w:p>
    <w:p w14:paraId="45C68D9B" w14:textId="731C287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</w:t>
      </w:r>
      <w:r w:rsidR="007D368D" w:rsidRPr="0025005F">
        <w:rPr>
          <w:rFonts w:cs="Arial"/>
          <w:b/>
          <w:sz w:val="22"/>
          <w:szCs w:val="22"/>
        </w:rPr>
        <w:t>…</w:t>
      </w:r>
      <w:r w:rsidR="00501AD6" w:rsidRPr="0025005F">
        <w:rPr>
          <w:rFonts w:cs="Arial"/>
          <w:b/>
          <w:sz w:val="22"/>
          <w:szCs w:val="22"/>
        </w:rPr>
        <w:t>…</w:t>
      </w:r>
      <w:r w:rsidR="00624A58" w:rsidRPr="0025005F">
        <w:rPr>
          <w:rFonts w:cs="Arial"/>
          <w:b/>
          <w:sz w:val="22"/>
          <w:szCs w:val="22"/>
        </w:rPr>
        <w:t>..</w:t>
      </w:r>
      <w:r w:rsidR="00501AD6" w:rsidRPr="0025005F">
        <w:rPr>
          <w:rFonts w:cs="Arial"/>
          <w:b/>
          <w:sz w:val="22"/>
          <w:szCs w:val="22"/>
        </w:rPr>
        <w:t>….</w:t>
      </w:r>
      <w:r w:rsidR="00624A58" w:rsidRPr="0025005F">
        <w:rPr>
          <w:rFonts w:cs="Arial"/>
          <w:b/>
          <w:sz w:val="22"/>
          <w:szCs w:val="22"/>
        </w:rPr>
        <w:t xml:space="preserve"> </w:t>
      </w:r>
      <w:r w:rsidR="00D40DC6" w:rsidRPr="0025005F">
        <w:rPr>
          <w:rFonts w:cs="Arial"/>
          <w:b/>
          <w:sz w:val="22"/>
          <w:szCs w:val="22"/>
        </w:rPr>
        <w:t>dni</w:t>
      </w:r>
      <w:r w:rsidR="007D368D" w:rsidRPr="0025005F">
        <w:rPr>
          <w:rFonts w:cs="Arial"/>
          <w:b/>
          <w:sz w:val="22"/>
          <w:szCs w:val="22"/>
        </w:rPr>
        <w:t xml:space="preserve"> 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(termin </w:t>
      </w:r>
      <w:r w:rsidR="00D40DC6" w:rsidRPr="0025005F">
        <w:rPr>
          <w:rFonts w:cs="Arial"/>
          <w:bCs/>
          <w:i/>
          <w:iCs/>
          <w:sz w:val="22"/>
          <w:szCs w:val="22"/>
        </w:rPr>
        <w:t>nie może być krótszy niż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 60 dni)</w:t>
      </w:r>
      <w:r w:rsidR="00624A58"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571AD83F" w14:textId="5B2D9724" w:rsidR="00257195" w:rsidRPr="0025005F" w:rsidRDefault="0025719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9613720" w:rsidR="00E4458A" w:rsidRPr="0025005F" w:rsidRDefault="00E4458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</w:t>
      </w:r>
      <w:r w:rsidR="00640B0A" w:rsidRPr="0025005F">
        <w:rPr>
          <w:rFonts w:cs="Arial"/>
          <w:sz w:val="22"/>
          <w:szCs w:val="22"/>
        </w:rPr>
        <w:t xml:space="preserve">Oferentów </w:t>
      </w:r>
      <w:r w:rsidRPr="0025005F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9F0629">
        <w:rPr>
          <w:rFonts w:cs="Arial"/>
          <w:sz w:val="22"/>
          <w:szCs w:val="22"/>
        </w:rPr>
        <w:br/>
      </w:r>
      <w:r w:rsidRPr="0025005F">
        <w:rPr>
          <w:rFonts w:cs="Arial"/>
          <w:sz w:val="22"/>
          <w:szCs w:val="22"/>
        </w:rPr>
        <w:t>w zakładce</w:t>
      </w:r>
      <w:r w:rsidR="006762FD" w:rsidRPr="0025005F">
        <w:rPr>
          <w:rFonts w:cs="Arial"/>
          <w:sz w:val="22"/>
          <w:szCs w:val="22"/>
        </w:rPr>
        <w:t xml:space="preserve"> </w:t>
      </w:r>
      <w:r w:rsidRPr="0025005F">
        <w:rPr>
          <w:rFonts w:cs="Arial"/>
          <w:i/>
          <w:iCs/>
          <w:sz w:val="22"/>
          <w:szCs w:val="22"/>
        </w:rPr>
        <w:t>Dla Kontrahenta</w:t>
      </w:r>
      <w:r w:rsidR="006762FD" w:rsidRPr="0025005F">
        <w:rPr>
          <w:rFonts w:cs="Arial"/>
          <w:i/>
          <w:iCs/>
          <w:sz w:val="22"/>
          <w:szCs w:val="22"/>
        </w:rPr>
        <w:t xml:space="preserve">/ Pliki do pobrania </w:t>
      </w:r>
    </w:p>
    <w:p w14:paraId="3C410955" w14:textId="6CAE2D5D" w:rsidR="00624A58" w:rsidRPr="0025005F" w:rsidRDefault="006762FD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3" w:name="_Hlk222387451"/>
      <w:r w:rsidR="0025005F"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3"/>
    </w:p>
    <w:p w14:paraId="4DDA6496" w14:textId="260FC6BD" w:rsidR="006762FD" w:rsidRPr="0025005F" w:rsidRDefault="006762FD" w:rsidP="0025005F">
      <w:pPr>
        <w:tabs>
          <w:tab w:val="num" w:pos="1800"/>
        </w:tabs>
        <w:spacing w:after="240"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="00624A58" w:rsidRPr="0025005F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5026B520" w14:textId="218CB5F8" w:rsidR="00A25D7C" w:rsidRPr="0025005F" w:rsidRDefault="00D17A2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9F0629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0A302D5" w14:textId="77777777" w:rsidR="000146EB" w:rsidRPr="000146EB" w:rsidRDefault="000146EB" w:rsidP="000146EB">
      <w:pPr>
        <w:pStyle w:val="Akapitzlist"/>
        <w:tabs>
          <w:tab w:val="left" w:pos="1560"/>
        </w:tabs>
        <w:ind w:left="851"/>
        <w:jc w:val="both"/>
        <w:rPr>
          <w:rFonts w:ascii="Arial" w:hAnsi="Arial" w:cs="Arial"/>
          <w:sz w:val="22"/>
          <w:szCs w:val="22"/>
        </w:rPr>
      </w:pPr>
    </w:p>
    <w:p w14:paraId="51C0B30A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E11F6B">
        <w:rPr>
          <w:rFonts w:eastAsia="Calibri" w:cs="Arial"/>
          <w:iCs/>
          <w:sz w:val="22"/>
          <w:szCs w:val="22"/>
        </w:rPr>
        <w:t>zastrzega</w:t>
      </w:r>
      <w:r w:rsidRPr="00E11F6B">
        <w:rPr>
          <w:rFonts w:cs="Arial"/>
          <w:bCs/>
          <w:sz w:val="22"/>
          <w:szCs w:val="22"/>
        </w:rPr>
        <w:t xml:space="preserve"> tajemnicę przedsiębiorstwa</w:t>
      </w:r>
      <w:r w:rsidRPr="00E11F6B">
        <w:rPr>
          <w:rFonts w:cs="Arial"/>
          <w:sz w:val="22"/>
          <w:szCs w:val="22"/>
        </w:rPr>
        <w:t>*:</w:t>
      </w:r>
      <w:r w:rsidRPr="00E11F6B">
        <w:rPr>
          <w:rFonts w:cs="Arial"/>
          <w:bCs/>
          <w:sz w:val="22"/>
          <w:szCs w:val="22"/>
        </w:rPr>
        <w:t xml:space="preserve"> </w:t>
      </w:r>
    </w:p>
    <w:p w14:paraId="68A166C3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2F048C5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7245FB2" w14:textId="77777777" w:rsidR="00E11F6B" w:rsidRDefault="00E11F6B" w:rsidP="00E11F6B">
      <w:pPr>
        <w:tabs>
          <w:tab w:val="num" w:pos="1800"/>
        </w:tabs>
        <w:spacing w:before="120" w:after="120"/>
        <w:ind w:left="426"/>
        <w:jc w:val="both"/>
        <w:rPr>
          <w:rFonts w:cs="Arial"/>
          <w:i/>
          <w:iCs/>
          <w:sz w:val="22"/>
          <w:szCs w:val="22"/>
        </w:rPr>
      </w:pPr>
      <w:r w:rsidRPr="00E11F6B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11F6B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E11F6B">
        <w:rPr>
          <w:rFonts w:cs="Arial"/>
          <w:i/>
          <w:iCs/>
          <w:sz w:val="22"/>
          <w:szCs w:val="22"/>
        </w:rPr>
        <w:br/>
      </w:r>
      <w:r w:rsidRPr="00E11F6B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11F6B">
        <w:rPr>
          <w:rFonts w:cs="Arial"/>
          <w:i/>
          <w:iCs/>
          <w:sz w:val="22"/>
          <w:szCs w:val="22"/>
        </w:rPr>
        <w:t>.</w:t>
      </w:r>
    </w:p>
    <w:p w14:paraId="653FE635" w14:textId="77777777" w:rsidR="0035222B" w:rsidRPr="00E11F6B" w:rsidRDefault="0035222B" w:rsidP="00E11F6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</w:p>
    <w:p w14:paraId="3977F6FF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A4B6B7A" w14:textId="77777777" w:rsidR="00E11F6B" w:rsidRP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Tak, ……………….. </w:t>
      </w:r>
      <w:r w:rsidR="00E11F6B" w:rsidRPr="00E11F6B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A67152A" w14:textId="77777777" w:rsid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Nie.</w:t>
      </w:r>
    </w:p>
    <w:p w14:paraId="1A2ACEB5" w14:textId="77777777" w:rsidR="0035222B" w:rsidRPr="00E11F6B" w:rsidRDefault="0035222B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</w:p>
    <w:p w14:paraId="6FA3D109" w14:textId="77777777" w:rsidR="00E11F6B" w:rsidRPr="0035222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cs="Arial"/>
          <w:sz w:val="22"/>
          <w:szCs w:val="22"/>
        </w:rPr>
        <w:t>akceptuje minimum 30-dniowy termin płatności faktury/faktur.</w:t>
      </w:r>
    </w:p>
    <w:p w14:paraId="05051F3E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7A972BDE" w14:textId="77777777" w:rsid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 xml:space="preserve">zobowiązuje się </w:t>
      </w:r>
      <w:r w:rsidRPr="00E11F6B">
        <w:rPr>
          <w:rFonts w:cs="Arial"/>
          <w:sz w:val="22"/>
          <w:szCs w:val="22"/>
        </w:rPr>
        <w:t>do</w:t>
      </w:r>
      <w:r w:rsidRPr="00E11F6B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4598B419" w14:textId="77777777" w:rsidR="0035222B" w:rsidRDefault="0035222B" w:rsidP="0035222B">
      <w:pPr>
        <w:pStyle w:val="Akapitzlist"/>
        <w:rPr>
          <w:rFonts w:eastAsia="Calibri" w:cs="Arial"/>
          <w:sz w:val="22"/>
          <w:szCs w:val="22"/>
        </w:rPr>
      </w:pPr>
    </w:p>
    <w:p w14:paraId="11109E61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147AEF8B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E11F6B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E11F6B">
        <w:rPr>
          <w:rFonts w:eastAsia="Calibri" w:cs="Arial"/>
          <w:iCs/>
          <w:sz w:val="22"/>
          <w:szCs w:val="22"/>
        </w:rPr>
        <w:t>*</w:t>
      </w:r>
      <w:r w:rsidRPr="00E11F6B">
        <w:rPr>
          <w:rFonts w:cs="Arial"/>
          <w:bCs/>
          <w:iCs/>
          <w:sz w:val="22"/>
          <w:szCs w:val="22"/>
        </w:rPr>
        <w:t>:</w:t>
      </w:r>
    </w:p>
    <w:p w14:paraId="4B445FC4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91ACBDB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340B4862" w14:textId="77777777" w:rsidR="00E11F6B" w:rsidRPr="00E11F6B" w:rsidRDefault="00E11F6B" w:rsidP="00E11F6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1904F810" w14:textId="41E69E64" w:rsidR="00EA1078" w:rsidRDefault="00EA1078" w:rsidP="00EA1078">
      <w:pPr>
        <w:ind w:left="709" w:hanging="425"/>
        <w:jc w:val="both"/>
        <w:rPr>
          <w:rFonts w:eastAsiaTheme="minorHAnsi" w:cs="Arial"/>
          <w:color w:val="000000"/>
          <w:sz w:val="22"/>
          <w:szCs w:val="22"/>
          <w:lang w:eastAsia="en-US"/>
        </w:rPr>
      </w:pPr>
      <w:r>
        <w:rPr>
          <w:rFonts w:eastAsiaTheme="minorHAnsi" w:cs="Arial"/>
          <w:color w:val="000000"/>
          <w:sz w:val="22"/>
          <w:szCs w:val="22"/>
          <w:lang w:eastAsia="en-US"/>
        </w:rPr>
        <w:t xml:space="preserve"> </w:t>
      </w:r>
    </w:p>
    <w:p w14:paraId="4D79CF76" w14:textId="0F13B775" w:rsidR="00A67A66" w:rsidRDefault="00A67A66" w:rsidP="00D816B3">
      <w:pPr>
        <w:jc w:val="both"/>
        <w:rPr>
          <w:rFonts w:eastAsiaTheme="minorHAnsi" w:cs="Arial"/>
          <w:color w:val="000000"/>
          <w:sz w:val="22"/>
          <w:szCs w:val="22"/>
          <w:lang w:eastAsia="en-US"/>
        </w:rPr>
      </w:pPr>
    </w:p>
    <w:p w14:paraId="5518D1CF" w14:textId="77777777" w:rsidR="00A67A66" w:rsidRDefault="00A67A66" w:rsidP="00A67A66">
      <w:pPr>
        <w:spacing w:line="276" w:lineRule="auto"/>
        <w:rPr>
          <w:rFonts w:eastAsiaTheme="minorHAnsi" w:cs="Arial"/>
          <w:color w:val="000000"/>
          <w:sz w:val="22"/>
          <w:szCs w:val="22"/>
          <w:lang w:eastAsia="en-US"/>
        </w:rPr>
      </w:pPr>
    </w:p>
    <w:p w14:paraId="1C46E071" w14:textId="77777777" w:rsidR="00EA1078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05D0BA5C" w14:textId="77777777" w:rsidR="00EA1078" w:rsidRPr="0025005F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661D9B7A" w14:textId="25CF3978" w:rsidR="00A25D7C" w:rsidRPr="0025005F" w:rsidRDefault="00A25D7C" w:rsidP="00A25D7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="0025005F"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  <w:r w:rsidR="0035222B">
        <w:rPr>
          <w:rFonts w:ascii="Arial" w:hAnsi="Arial" w:cs="Arial"/>
          <w:sz w:val="22"/>
          <w:szCs w:val="22"/>
        </w:rPr>
        <w:t>................</w:t>
      </w:r>
    </w:p>
    <w:p w14:paraId="18E271E9" w14:textId="6EE0CFF1" w:rsidR="00A25D7C" w:rsidRPr="0025005F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4238C246" w14:textId="47BD92D6" w:rsidR="00A25D7C" w:rsidRPr="0025005F" w:rsidRDefault="0025005F" w:rsidP="0025005F">
      <w:pPr>
        <w:rPr>
          <w:rFonts w:cs="Arial"/>
          <w:sz w:val="20"/>
        </w:rPr>
      </w:pPr>
      <w:r>
        <w:rPr>
          <w:rFonts w:cs="Arial"/>
          <w:i/>
          <w:sz w:val="20"/>
        </w:rPr>
        <w:t xml:space="preserve">                                                                                     </w:t>
      </w:r>
      <w:r w:rsidR="00A25D7C" w:rsidRPr="0025005F">
        <w:rPr>
          <w:rFonts w:cs="Arial"/>
          <w:i/>
          <w:sz w:val="20"/>
        </w:rPr>
        <w:t>(osoby upoważnione do składania oświadczeń woli)</w:t>
      </w:r>
    </w:p>
    <w:p w14:paraId="1681CDFA" w14:textId="5D83117C" w:rsidR="00A25D7C" w:rsidRPr="0025005F" w:rsidRDefault="00A25D7C" w:rsidP="00A25D7C">
      <w:pPr>
        <w:rPr>
          <w:rFonts w:cs="Arial"/>
          <w:b/>
          <w:sz w:val="22"/>
          <w:szCs w:val="22"/>
        </w:rPr>
      </w:pPr>
    </w:p>
    <w:sectPr w:rsidR="00A25D7C" w:rsidRPr="0025005F" w:rsidSect="0079626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10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6338" w14:textId="77777777" w:rsidR="00526A32" w:rsidRDefault="00526A32">
      <w:r>
        <w:separator/>
      </w:r>
    </w:p>
  </w:endnote>
  <w:endnote w:type="continuationSeparator" w:id="0">
    <w:p w14:paraId="5204C093" w14:textId="77777777" w:rsidR="00526A32" w:rsidRDefault="0052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3704CB33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540B7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540B7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3704CB33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540B7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540B7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A7E8F2" w14:textId="77777777" w:rsidR="00540B78" w:rsidRDefault="00431023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 w:rsidR="00540B7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Zakład Gazowniczy</w:t>
                                </w:r>
                              </w:p>
                              <w:p w14:paraId="03B9486A" w14:textId="6FB153D1" w:rsidR="00431023" w:rsidRPr="006F22D8" w:rsidRDefault="00540B78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Gorzowie Wielkopolskim</w:t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Żeglarska 16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66-400 Gorzów Wielkopolski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AA7E8F2" w14:textId="77777777" w:rsidR="00540B78" w:rsidRDefault="00431023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 w:rsidR="00540B7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</w:t>
                          </w:r>
                        </w:p>
                        <w:p w14:paraId="03B9486A" w14:textId="6FB153D1" w:rsidR="00431023" w:rsidRPr="006F22D8" w:rsidRDefault="00540B78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Gorzowie Wielkopolskim</w:t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Żeglarska 16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66-400 Gorzów Wielkopolski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4" w:name="_Hlk210214058"/>
  <w:bookmarkStart w:id="5" w:name="_Hlk210214059"/>
  <w:bookmarkStart w:id="6" w:name="_Hlk210214081"/>
  <w:bookmarkStart w:id="7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9D447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4"/>
    <w:bookmarkEnd w:id="5"/>
    <w:bookmarkEnd w:id="6"/>
    <w:bookmarkEnd w:id="7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345CD" w14:textId="77777777" w:rsidR="00526A32" w:rsidRDefault="00526A32">
      <w:r>
        <w:separator/>
      </w:r>
    </w:p>
  </w:footnote>
  <w:footnote w:type="continuationSeparator" w:id="0">
    <w:p w14:paraId="06F975A5" w14:textId="77777777" w:rsidR="00526A32" w:rsidRDefault="00526A32">
      <w:r>
        <w:continuationSeparator/>
      </w:r>
    </w:p>
  </w:footnote>
  <w:footnote w:id="1">
    <w:p w14:paraId="7094B48F" w14:textId="77777777" w:rsidR="00E11F6B" w:rsidRPr="007D368D" w:rsidRDefault="00E11F6B" w:rsidP="00E11F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  <w:footnote w:id="2">
    <w:p w14:paraId="056AC903" w14:textId="77777777" w:rsidR="0025005F" w:rsidRPr="007D368D" w:rsidRDefault="0025005F" w:rsidP="002500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FA9A9A8" w:rsidR="00B00E1B" w:rsidRDefault="002647E6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DE9442" wp14:editId="37EA7621">
          <wp:simplePos x="0" y="0"/>
          <wp:positionH relativeFrom="column">
            <wp:posOffset>0</wp:posOffset>
          </wp:positionH>
          <wp:positionV relativeFrom="paragraph">
            <wp:posOffset>-1270</wp:posOffset>
          </wp:positionV>
          <wp:extent cx="1104000" cy="432000"/>
          <wp:effectExtent l="0" t="0" r="1270" b="6350"/>
          <wp:wrapNone/>
          <wp:docPr id="1868894465" name="Grafika 1868894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24A8BD42"/>
    <w:lvl w:ilvl="0" w:tplc="1D2691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06515"/>
    <w:multiLevelType w:val="hybridMultilevel"/>
    <w:tmpl w:val="55609B9A"/>
    <w:lvl w:ilvl="0" w:tplc="5FAE14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9C02CFF"/>
    <w:multiLevelType w:val="hybridMultilevel"/>
    <w:tmpl w:val="D4C2D426"/>
    <w:lvl w:ilvl="0" w:tplc="67D6F63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935">
    <w:abstractNumId w:val="4"/>
  </w:num>
  <w:num w:numId="2" w16cid:durableId="245194207">
    <w:abstractNumId w:val="3"/>
  </w:num>
  <w:num w:numId="3" w16cid:durableId="1070738929">
    <w:abstractNumId w:val="2"/>
  </w:num>
  <w:num w:numId="4" w16cid:durableId="400563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2538834">
    <w:abstractNumId w:val="1"/>
  </w:num>
  <w:num w:numId="6" w16cid:durableId="9862806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0469"/>
    <w:rsid w:val="00013F12"/>
    <w:rsid w:val="000146EB"/>
    <w:rsid w:val="000250E1"/>
    <w:rsid w:val="00025E92"/>
    <w:rsid w:val="00027856"/>
    <w:rsid w:val="000356D5"/>
    <w:rsid w:val="00035FBE"/>
    <w:rsid w:val="00040D3A"/>
    <w:rsid w:val="00041255"/>
    <w:rsid w:val="00043588"/>
    <w:rsid w:val="00044A3D"/>
    <w:rsid w:val="000456E6"/>
    <w:rsid w:val="000467E3"/>
    <w:rsid w:val="00047FCB"/>
    <w:rsid w:val="00054468"/>
    <w:rsid w:val="00056ECD"/>
    <w:rsid w:val="00063E0E"/>
    <w:rsid w:val="00065F1F"/>
    <w:rsid w:val="00066F38"/>
    <w:rsid w:val="00080810"/>
    <w:rsid w:val="00083F4F"/>
    <w:rsid w:val="00093B27"/>
    <w:rsid w:val="00096142"/>
    <w:rsid w:val="000977D6"/>
    <w:rsid w:val="000A1E58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07AB7"/>
    <w:rsid w:val="001168A7"/>
    <w:rsid w:val="00130CA2"/>
    <w:rsid w:val="0013324E"/>
    <w:rsid w:val="00135D81"/>
    <w:rsid w:val="0014036E"/>
    <w:rsid w:val="001419A4"/>
    <w:rsid w:val="00154332"/>
    <w:rsid w:val="0015550B"/>
    <w:rsid w:val="001556E5"/>
    <w:rsid w:val="0016227E"/>
    <w:rsid w:val="00162939"/>
    <w:rsid w:val="001647D2"/>
    <w:rsid w:val="00165136"/>
    <w:rsid w:val="0017196D"/>
    <w:rsid w:val="00172FF1"/>
    <w:rsid w:val="00173BC0"/>
    <w:rsid w:val="001751C8"/>
    <w:rsid w:val="0017530A"/>
    <w:rsid w:val="001763E6"/>
    <w:rsid w:val="001817B3"/>
    <w:rsid w:val="001934A9"/>
    <w:rsid w:val="001968A2"/>
    <w:rsid w:val="001A5A74"/>
    <w:rsid w:val="001A606E"/>
    <w:rsid w:val="001A72E7"/>
    <w:rsid w:val="001A7AB4"/>
    <w:rsid w:val="001B5CF8"/>
    <w:rsid w:val="001C2B06"/>
    <w:rsid w:val="001C3062"/>
    <w:rsid w:val="001C61ED"/>
    <w:rsid w:val="001D0F42"/>
    <w:rsid w:val="001D1FFD"/>
    <w:rsid w:val="001D4279"/>
    <w:rsid w:val="001E0766"/>
    <w:rsid w:val="001F2835"/>
    <w:rsid w:val="001F7745"/>
    <w:rsid w:val="00213449"/>
    <w:rsid w:val="00215C08"/>
    <w:rsid w:val="00220F86"/>
    <w:rsid w:val="002227EE"/>
    <w:rsid w:val="00225595"/>
    <w:rsid w:val="00234E43"/>
    <w:rsid w:val="00236964"/>
    <w:rsid w:val="00240C7A"/>
    <w:rsid w:val="0024497E"/>
    <w:rsid w:val="00244ADE"/>
    <w:rsid w:val="0025005F"/>
    <w:rsid w:val="00253878"/>
    <w:rsid w:val="00257195"/>
    <w:rsid w:val="00257A96"/>
    <w:rsid w:val="002647E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A4DE9"/>
    <w:rsid w:val="002A6B7E"/>
    <w:rsid w:val="002B074A"/>
    <w:rsid w:val="002B1E4B"/>
    <w:rsid w:val="002B3D9D"/>
    <w:rsid w:val="002C216F"/>
    <w:rsid w:val="002C30F7"/>
    <w:rsid w:val="002C4B1B"/>
    <w:rsid w:val="002C635E"/>
    <w:rsid w:val="002D778E"/>
    <w:rsid w:val="002E38EB"/>
    <w:rsid w:val="002E428C"/>
    <w:rsid w:val="002F77DD"/>
    <w:rsid w:val="00310188"/>
    <w:rsid w:val="00313D79"/>
    <w:rsid w:val="00315316"/>
    <w:rsid w:val="00317905"/>
    <w:rsid w:val="0032177C"/>
    <w:rsid w:val="00322606"/>
    <w:rsid w:val="0032516F"/>
    <w:rsid w:val="00330C4D"/>
    <w:rsid w:val="00330E44"/>
    <w:rsid w:val="0033151A"/>
    <w:rsid w:val="00335378"/>
    <w:rsid w:val="00336621"/>
    <w:rsid w:val="00342FA4"/>
    <w:rsid w:val="00343EE5"/>
    <w:rsid w:val="00345C71"/>
    <w:rsid w:val="00345C87"/>
    <w:rsid w:val="003518D5"/>
    <w:rsid w:val="00351B6D"/>
    <w:rsid w:val="0035222B"/>
    <w:rsid w:val="003553A9"/>
    <w:rsid w:val="00372122"/>
    <w:rsid w:val="0037267A"/>
    <w:rsid w:val="003770EA"/>
    <w:rsid w:val="00381E19"/>
    <w:rsid w:val="003832C7"/>
    <w:rsid w:val="003865D9"/>
    <w:rsid w:val="0039221D"/>
    <w:rsid w:val="00396657"/>
    <w:rsid w:val="003A11B3"/>
    <w:rsid w:val="003A4299"/>
    <w:rsid w:val="003A4EBA"/>
    <w:rsid w:val="003A54F5"/>
    <w:rsid w:val="003A600B"/>
    <w:rsid w:val="003B0678"/>
    <w:rsid w:val="003B1B2E"/>
    <w:rsid w:val="003B45A4"/>
    <w:rsid w:val="003C30E7"/>
    <w:rsid w:val="003C62F0"/>
    <w:rsid w:val="003D1F31"/>
    <w:rsid w:val="003D5FAF"/>
    <w:rsid w:val="003D65EE"/>
    <w:rsid w:val="003E132D"/>
    <w:rsid w:val="003F192D"/>
    <w:rsid w:val="003F59F0"/>
    <w:rsid w:val="003F794D"/>
    <w:rsid w:val="0040198A"/>
    <w:rsid w:val="0040618F"/>
    <w:rsid w:val="00407D30"/>
    <w:rsid w:val="004109F9"/>
    <w:rsid w:val="00410F29"/>
    <w:rsid w:val="00412377"/>
    <w:rsid w:val="004129D8"/>
    <w:rsid w:val="0042655D"/>
    <w:rsid w:val="00431023"/>
    <w:rsid w:val="00432366"/>
    <w:rsid w:val="004402FD"/>
    <w:rsid w:val="00441829"/>
    <w:rsid w:val="00447752"/>
    <w:rsid w:val="00452893"/>
    <w:rsid w:val="00455330"/>
    <w:rsid w:val="004564C0"/>
    <w:rsid w:val="00464C06"/>
    <w:rsid w:val="00467C6C"/>
    <w:rsid w:val="00470968"/>
    <w:rsid w:val="00472705"/>
    <w:rsid w:val="00476DAC"/>
    <w:rsid w:val="00481100"/>
    <w:rsid w:val="00485AEC"/>
    <w:rsid w:val="004932A2"/>
    <w:rsid w:val="00494EEB"/>
    <w:rsid w:val="00495929"/>
    <w:rsid w:val="004A0287"/>
    <w:rsid w:val="004A0E9C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1CEF"/>
    <w:rsid w:val="004F4A1B"/>
    <w:rsid w:val="00500442"/>
    <w:rsid w:val="00501AD6"/>
    <w:rsid w:val="00502A98"/>
    <w:rsid w:val="00504E6E"/>
    <w:rsid w:val="005067C3"/>
    <w:rsid w:val="005109AB"/>
    <w:rsid w:val="00515260"/>
    <w:rsid w:val="00526A32"/>
    <w:rsid w:val="0053394D"/>
    <w:rsid w:val="00536C03"/>
    <w:rsid w:val="00536E36"/>
    <w:rsid w:val="00540B78"/>
    <w:rsid w:val="00546E1B"/>
    <w:rsid w:val="005510B0"/>
    <w:rsid w:val="005522A6"/>
    <w:rsid w:val="0055233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126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8B"/>
    <w:rsid w:val="005B5C99"/>
    <w:rsid w:val="005B684F"/>
    <w:rsid w:val="005B7696"/>
    <w:rsid w:val="005D1F20"/>
    <w:rsid w:val="005D67F9"/>
    <w:rsid w:val="005D6965"/>
    <w:rsid w:val="005D7F8A"/>
    <w:rsid w:val="005E166C"/>
    <w:rsid w:val="005E2FC3"/>
    <w:rsid w:val="005F4FCC"/>
    <w:rsid w:val="00603005"/>
    <w:rsid w:val="00610FAA"/>
    <w:rsid w:val="00611056"/>
    <w:rsid w:val="006228B4"/>
    <w:rsid w:val="00624A58"/>
    <w:rsid w:val="006331C3"/>
    <w:rsid w:val="006372FC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4423"/>
    <w:rsid w:val="00655797"/>
    <w:rsid w:val="00664246"/>
    <w:rsid w:val="006644AE"/>
    <w:rsid w:val="00665154"/>
    <w:rsid w:val="006762FD"/>
    <w:rsid w:val="00681A75"/>
    <w:rsid w:val="00684871"/>
    <w:rsid w:val="0068722F"/>
    <w:rsid w:val="00687DD5"/>
    <w:rsid w:val="00687F82"/>
    <w:rsid w:val="00691060"/>
    <w:rsid w:val="006932DE"/>
    <w:rsid w:val="00695BF2"/>
    <w:rsid w:val="00696CE9"/>
    <w:rsid w:val="006A2C89"/>
    <w:rsid w:val="006A6D5B"/>
    <w:rsid w:val="006B22BC"/>
    <w:rsid w:val="006B3418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3E60"/>
    <w:rsid w:val="006E5E91"/>
    <w:rsid w:val="006E6091"/>
    <w:rsid w:val="006F23F0"/>
    <w:rsid w:val="006F2CDF"/>
    <w:rsid w:val="007002F6"/>
    <w:rsid w:val="00700C24"/>
    <w:rsid w:val="007016E0"/>
    <w:rsid w:val="00707657"/>
    <w:rsid w:val="007128A4"/>
    <w:rsid w:val="00714F9D"/>
    <w:rsid w:val="007158AB"/>
    <w:rsid w:val="007228E0"/>
    <w:rsid w:val="007271B9"/>
    <w:rsid w:val="007431D7"/>
    <w:rsid w:val="007440EC"/>
    <w:rsid w:val="00744107"/>
    <w:rsid w:val="0075359A"/>
    <w:rsid w:val="00753B48"/>
    <w:rsid w:val="007648FF"/>
    <w:rsid w:val="0076745B"/>
    <w:rsid w:val="0077053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6267"/>
    <w:rsid w:val="0079751B"/>
    <w:rsid w:val="007A0186"/>
    <w:rsid w:val="007A7A38"/>
    <w:rsid w:val="007B22BB"/>
    <w:rsid w:val="007B451C"/>
    <w:rsid w:val="007B53B8"/>
    <w:rsid w:val="007B5D24"/>
    <w:rsid w:val="007B7D4B"/>
    <w:rsid w:val="007C13FE"/>
    <w:rsid w:val="007C3661"/>
    <w:rsid w:val="007C568B"/>
    <w:rsid w:val="007C6502"/>
    <w:rsid w:val="007D368D"/>
    <w:rsid w:val="007D623D"/>
    <w:rsid w:val="007E2998"/>
    <w:rsid w:val="007E695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2C81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5FC"/>
    <w:rsid w:val="008A4DDA"/>
    <w:rsid w:val="008A6E53"/>
    <w:rsid w:val="008B2195"/>
    <w:rsid w:val="008C1039"/>
    <w:rsid w:val="008C3125"/>
    <w:rsid w:val="008D45DB"/>
    <w:rsid w:val="008D4604"/>
    <w:rsid w:val="008D50EB"/>
    <w:rsid w:val="008E73A6"/>
    <w:rsid w:val="008F5B3F"/>
    <w:rsid w:val="009021C1"/>
    <w:rsid w:val="00907EC1"/>
    <w:rsid w:val="0091704E"/>
    <w:rsid w:val="0092388E"/>
    <w:rsid w:val="009262F5"/>
    <w:rsid w:val="00931595"/>
    <w:rsid w:val="009325D5"/>
    <w:rsid w:val="00933A0F"/>
    <w:rsid w:val="009350CF"/>
    <w:rsid w:val="0094301B"/>
    <w:rsid w:val="00944A51"/>
    <w:rsid w:val="00945F5E"/>
    <w:rsid w:val="009505EF"/>
    <w:rsid w:val="00950B8D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11F7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4EEA"/>
    <w:rsid w:val="009F0629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06A7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67A66"/>
    <w:rsid w:val="00A731BE"/>
    <w:rsid w:val="00A74A9F"/>
    <w:rsid w:val="00A76917"/>
    <w:rsid w:val="00A775E7"/>
    <w:rsid w:val="00A81BA3"/>
    <w:rsid w:val="00A907A6"/>
    <w:rsid w:val="00A92A21"/>
    <w:rsid w:val="00A95FB3"/>
    <w:rsid w:val="00AB56DB"/>
    <w:rsid w:val="00AB67CA"/>
    <w:rsid w:val="00AC1489"/>
    <w:rsid w:val="00AD154D"/>
    <w:rsid w:val="00AD3A2C"/>
    <w:rsid w:val="00AD5097"/>
    <w:rsid w:val="00AE0BCA"/>
    <w:rsid w:val="00AE334F"/>
    <w:rsid w:val="00AE614E"/>
    <w:rsid w:val="00AF0967"/>
    <w:rsid w:val="00AF4822"/>
    <w:rsid w:val="00B00E1B"/>
    <w:rsid w:val="00B063DF"/>
    <w:rsid w:val="00B10857"/>
    <w:rsid w:val="00B2130F"/>
    <w:rsid w:val="00B237B0"/>
    <w:rsid w:val="00B25BDD"/>
    <w:rsid w:val="00B26C67"/>
    <w:rsid w:val="00B27292"/>
    <w:rsid w:val="00B31B92"/>
    <w:rsid w:val="00B327F4"/>
    <w:rsid w:val="00B37528"/>
    <w:rsid w:val="00B459CF"/>
    <w:rsid w:val="00B5176B"/>
    <w:rsid w:val="00B51F63"/>
    <w:rsid w:val="00B63029"/>
    <w:rsid w:val="00B64172"/>
    <w:rsid w:val="00B73F8C"/>
    <w:rsid w:val="00B77C63"/>
    <w:rsid w:val="00B80684"/>
    <w:rsid w:val="00B87558"/>
    <w:rsid w:val="00B904D4"/>
    <w:rsid w:val="00B913FD"/>
    <w:rsid w:val="00B945D8"/>
    <w:rsid w:val="00B9467A"/>
    <w:rsid w:val="00BA72F6"/>
    <w:rsid w:val="00BC03DB"/>
    <w:rsid w:val="00BC1B91"/>
    <w:rsid w:val="00BC6DE1"/>
    <w:rsid w:val="00BC77AC"/>
    <w:rsid w:val="00BD5E5F"/>
    <w:rsid w:val="00BD5E9E"/>
    <w:rsid w:val="00BF2889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0A1F"/>
    <w:rsid w:val="00C85372"/>
    <w:rsid w:val="00C900A9"/>
    <w:rsid w:val="00C90D3B"/>
    <w:rsid w:val="00C92184"/>
    <w:rsid w:val="00C934F6"/>
    <w:rsid w:val="00C959A1"/>
    <w:rsid w:val="00C965D6"/>
    <w:rsid w:val="00CA0958"/>
    <w:rsid w:val="00CA350B"/>
    <w:rsid w:val="00CA5CDF"/>
    <w:rsid w:val="00CB15B8"/>
    <w:rsid w:val="00CB2BE6"/>
    <w:rsid w:val="00CB569F"/>
    <w:rsid w:val="00CB648B"/>
    <w:rsid w:val="00CC4D73"/>
    <w:rsid w:val="00CC62F2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418F"/>
    <w:rsid w:val="00D570BA"/>
    <w:rsid w:val="00D664A3"/>
    <w:rsid w:val="00D674D0"/>
    <w:rsid w:val="00D67D3E"/>
    <w:rsid w:val="00D75268"/>
    <w:rsid w:val="00D75D95"/>
    <w:rsid w:val="00D77203"/>
    <w:rsid w:val="00D80448"/>
    <w:rsid w:val="00D810D2"/>
    <w:rsid w:val="00D816B3"/>
    <w:rsid w:val="00D86872"/>
    <w:rsid w:val="00D86FB4"/>
    <w:rsid w:val="00D90E73"/>
    <w:rsid w:val="00DA15A5"/>
    <w:rsid w:val="00DA61BE"/>
    <w:rsid w:val="00DB5218"/>
    <w:rsid w:val="00DB712D"/>
    <w:rsid w:val="00DC0BD2"/>
    <w:rsid w:val="00DC21EC"/>
    <w:rsid w:val="00DC3CB6"/>
    <w:rsid w:val="00DD435C"/>
    <w:rsid w:val="00DE21DE"/>
    <w:rsid w:val="00DE488E"/>
    <w:rsid w:val="00DE783D"/>
    <w:rsid w:val="00DF23EA"/>
    <w:rsid w:val="00DF427F"/>
    <w:rsid w:val="00DF6FD2"/>
    <w:rsid w:val="00E057EF"/>
    <w:rsid w:val="00E109C5"/>
    <w:rsid w:val="00E10C26"/>
    <w:rsid w:val="00E11F6B"/>
    <w:rsid w:val="00E12320"/>
    <w:rsid w:val="00E1720A"/>
    <w:rsid w:val="00E174B3"/>
    <w:rsid w:val="00E21727"/>
    <w:rsid w:val="00E31719"/>
    <w:rsid w:val="00E32CC5"/>
    <w:rsid w:val="00E4458A"/>
    <w:rsid w:val="00E50891"/>
    <w:rsid w:val="00E521AA"/>
    <w:rsid w:val="00E52C67"/>
    <w:rsid w:val="00E568DB"/>
    <w:rsid w:val="00E5737A"/>
    <w:rsid w:val="00E60164"/>
    <w:rsid w:val="00E7365B"/>
    <w:rsid w:val="00E752B0"/>
    <w:rsid w:val="00E83F59"/>
    <w:rsid w:val="00E862C6"/>
    <w:rsid w:val="00EA1078"/>
    <w:rsid w:val="00EA25F2"/>
    <w:rsid w:val="00EA2FFC"/>
    <w:rsid w:val="00EA5E64"/>
    <w:rsid w:val="00EA79FB"/>
    <w:rsid w:val="00EB05AB"/>
    <w:rsid w:val="00EB6994"/>
    <w:rsid w:val="00EB76DE"/>
    <w:rsid w:val="00EC5730"/>
    <w:rsid w:val="00ED23FB"/>
    <w:rsid w:val="00ED5482"/>
    <w:rsid w:val="00EE6BEE"/>
    <w:rsid w:val="00EE74B2"/>
    <w:rsid w:val="00EE7FAC"/>
    <w:rsid w:val="00EF0468"/>
    <w:rsid w:val="00F03376"/>
    <w:rsid w:val="00F03E8C"/>
    <w:rsid w:val="00F102B1"/>
    <w:rsid w:val="00F11697"/>
    <w:rsid w:val="00F13401"/>
    <w:rsid w:val="00F15E69"/>
    <w:rsid w:val="00F1635D"/>
    <w:rsid w:val="00F216DB"/>
    <w:rsid w:val="00F21A1C"/>
    <w:rsid w:val="00F22CB1"/>
    <w:rsid w:val="00F24AC4"/>
    <w:rsid w:val="00F25AB3"/>
    <w:rsid w:val="00F27E53"/>
    <w:rsid w:val="00F27E6A"/>
    <w:rsid w:val="00F33AFD"/>
    <w:rsid w:val="00F33D14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0B69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95B08"/>
    <w:rsid w:val="00FA5198"/>
    <w:rsid w:val="00FB0196"/>
    <w:rsid w:val="00FB0786"/>
    <w:rsid w:val="00FC1B32"/>
    <w:rsid w:val="00FC260E"/>
    <w:rsid w:val="00FC528D"/>
    <w:rsid w:val="00FD1EAA"/>
    <w:rsid w:val="00FD2575"/>
    <w:rsid w:val="00FD27F5"/>
    <w:rsid w:val="00FD5B55"/>
    <w:rsid w:val="00FE073D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125</TotalTime>
  <Pages>1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Nowacka Monika (PSG)</cp:lastModifiedBy>
  <cp:revision>71</cp:revision>
  <cp:lastPrinted>2008-02-25T07:24:00Z</cp:lastPrinted>
  <dcterms:created xsi:type="dcterms:W3CDTF">2026-02-18T07:57:00Z</dcterms:created>
  <dcterms:modified xsi:type="dcterms:W3CDTF">2026-09-07T06:59:00Z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